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7E09B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D797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5C574E">
        <w:rPr>
          <w:b/>
          <w:noProof/>
          <w:sz w:val="24"/>
        </w:rPr>
        <w:t>206</w:t>
      </w:r>
    </w:p>
    <w:p w14:paraId="3EB4235D" w14:textId="77777777" w:rsidR="000D7973" w:rsidRDefault="000D7973" w:rsidP="000D7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8E7B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</w:t>
            </w:r>
            <w:r w:rsidR="00B9710E">
              <w:rPr>
                <w:b/>
                <w:noProof/>
                <w:sz w:val="28"/>
              </w:rPr>
              <w:t>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67EBF" w:rsidR="001E41F3" w:rsidRPr="00410371" w:rsidRDefault="008E7B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C3354C">
              <w:rPr>
                <w:b/>
                <w:noProof/>
                <w:sz w:val="28"/>
              </w:rPr>
              <w:t>125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8E7B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D7F4A" w:rsidR="001E41F3" w:rsidRPr="00410371" w:rsidRDefault="008E7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</w:t>
            </w:r>
            <w:r w:rsidR="00BA79CA">
              <w:rPr>
                <w:b/>
                <w:noProof/>
                <w:sz w:val="28"/>
              </w:rPr>
              <w:t>7</w:t>
            </w:r>
            <w:r w:rsidR="005D0B8B">
              <w:rPr>
                <w:b/>
                <w:noProof/>
                <w:sz w:val="28"/>
              </w:rPr>
              <w:t>.</w:t>
            </w:r>
            <w:r w:rsidR="00BA79CA">
              <w:rPr>
                <w:b/>
                <w:noProof/>
                <w:sz w:val="28"/>
              </w:rPr>
              <w:t>1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A16CD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10199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8E7B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8E7B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10E"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fldChar w:fldCharType="end"/>
            </w:r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8E7B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16158" w:rsidR="001E41F3" w:rsidRDefault="008E7B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fldChar w:fldCharType="end"/>
            </w:r>
            <w:r w:rsidR="00FC0DA6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319.65pt" o:ole="">
            <v:imagedata r:id="rId13" o:title=""/>
          </v:shape>
          <o:OLEObject Type="Embed" ProgID="Visio.Drawing.11" ShapeID="_x0000_i1025" DrawAspect="Content" ObjectID="_1784704407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EA670" w14:textId="77777777" w:rsidR="008E7B30" w:rsidRDefault="008E7B30">
      <w:r>
        <w:separator/>
      </w:r>
    </w:p>
  </w:endnote>
  <w:endnote w:type="continuationSeparator" w:id="0">
    <w:p w14:paraId="74DD6C4E" w14:textId="77777777" w:rsidR="008E7B30" w:rsidRDefault="008E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7E8A8" w14:textId="77777777" w:rsidR="008E7B30" w:rsidRDefault="008E7B30">
      <w:r>
        <w:separator/>
      </w:r>
    </w:p>
  </w:footnote>
  <w:footnote w:type="continuationSeparator" w:id="0">
    <w:p w14:paraId="2AD221B0" w14:textId="77777777" w:rsidR="008E7B30" w:rsidRDefault="008E7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D7973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F12A2"/>
    <w:rsid w:val="001F5B25"/>
    <w:rsid w:val="00210199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76BF8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26F29"/>
    <w:rsid w:val="0035740D"/>
    <w:rsid w:val="003609EF"/>
    <w:rsid w:val="0036231A"/>
    <w:rsid w:val="003730FE"/>
    <w:rsid w:val="00374DD4"/>
    <w:rsid w:val="00387541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53FE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C574E"/>
    <w:rsid w:val="005D0B8B"/>
    <w:rsid w:val="005D6079"/>
    <w:rsid w:val="005E2C44"/>
    <w:rsid w:val="00621188"/>
    <w:rsid w:val="006257ED"/>
    <w:rsid w:val="00635A9F"/>
    <w:rsid w:val="00646A6D"/>
    <w:rsid w:val="00650658"/>
    <w:rsid w:val="00653DE4"/>
    <w:rsid w:val="00665C47"/>
    <w:rsid w:val="0069539A"/>
    <w:rsid w:val="00695808"/>
    <w:rsid w:val="006B0D23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E7B30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777D9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317BD"/>
    <w:rsid w:val="00A4169F"/>
    <w:rsid w:val="00A47E70"/>
    <w:rsid w:val="00A50CF0"/>
    <w:rsid w:val="00A5661C"/>
    <w:rsid w:val="00A679CD"/>
    <w:rsid w:val="00A7671C"/>
    <w:rsid w:val="00A8008C"/>
    <w:rsid w:val="00A90BFE"/>
    <w:rsid w:val="00AA2CBC"/>
    <w:rsid w:val="00AC5820"/>
    <w:rsid w:val="00AD1CD8"/>
    <w:rsid w:val="00AE5023"/>
    <w:rsid w:val="00AF73BB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A79CA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3354C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51A5"/>
    <w:rsid w:val="00CC68D0"/>
    <w:rsid w:val="00CD1073"/>
    <w:rsid w:val="00CD3721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C4A00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C59F4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85539"/>
    <w:rsid w:val="00FB6386"/>
    <w:rsid w:val="00FC0DA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292A-069C-4600-B1C0-CB68ED47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154</cp:revision>
  <cp:lastPrinted>1899-12-31T23:00:00Z</cp:lastPrinted>
  <dcterms:created xsi:type="dcterms:W3CDTF">2024-04-26T08:07:00Z</dcterms:created>
  <dcterms:modified xsi:type="dcterms:W3CDTF">2024-08-09T02:27:00Z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